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F1" w:rsidRPr="003840DB" w:rsidRDefault="00B34AF1" w:rsidP="003840DB">
      <w:pPr>
        <w:keepNext/>
        <w:widowControl w:val="0"/>
        <w:shd w:val="clear" w:color="auto" w:fill="FFFFFF"/>
        <w:tabs>
          <w:tab w:val="left" w:pos="4915"/>
        </w:tabs>
        <w:autoSpaceDE w:val="0"/>
        <w:autoSpaceDN w:val="0"/>
        <w:adjustRightInd w:val="0"/>
        <w:spacing w:after="0" w:line="240" w:lineRule="auto"/>
        <w:ind w:right="86"/>
        <w:jc w:val="center"/>
        <w:outlineLvl w:val="0"/>
        <w:rPr>
          <w:rFonts w:ascii="Times New Roman" w:hAnsi="Times New Roman"/>
          <w:b/>
          <w:bCs/>
          <w:color w:val="000000"/>
          <w:spacing w:val="-22"/>
          <w:sz w:val="28"/>
          <w:szCs w:val="28"/>
        </w:rPr>
      </w:pPr>
      <w:r w:rsidRPr="003840DB">
        <w:rPr>
          <w:rFonts w:ascii="Times New Roman" w:hAnsi="Times New Roman"/>
          <w:b/>
          <w:bCs/>
          <w:color w:val="000000"/>
          <w:spacing w:val="-22"/>
          <w:sz w:val="28"/>
          <w:szCs w:val="28"/>
        </w:rPr>
        <w:t>АДМИНИСТРАЦИЯ</w:t>
      </w:r>
    </w:p>
    <w:p w:rsidR="00B34AF1" w:rsidRPr="003840DB" w:rsidRDefault="00B34AF1" w:rsidP="003840DB">
      <w:pPr>
        <w:keepNext/>
        <w:widowControl w:val="0"/>
        <w:shd w:val="clear" w:color="auto" w:fill="FFFFFF"/>
        <w:tabs>
          <w:tab w:val="left" w:pos="4915"/>
        </w:tabs>
        <w:autoSpaceDE w:val="0"/>
        <w:autoSpaceDN w:val="0"/>
        <w:adjustRightInd w:val="0"/>
        <w:spacing w:after="0" w:line="240" w:lineRule="auto"/>
        <w:ind w:right="86"/>
        <w:jc w:val="center"/>
        <w:outlineLvl w:val="0"/>
        <w:rPr>
          <w:rFonts w:ascii="Times New Roman" w:hAnsi="Times New Roman"/>
          <w:b/>
          <w:bCs/>
          <w:color w:val="000000"/>
          <w:spacing w:val="-22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22"/>
          <w:sz w:val="28"/>
          <w:szCs w:val="28"/>
        </w:rPr>
        <w:t xml:space="preserve">ШИПУНОВСКОГО </w:t>
      </w:r>
      <w:r w:rsidRPr="003840DB">
        <w:rPr>
          <w:rFonts w:ascii="Times New Roman" w:hAnsi="Times New Roman"/>
          <w:b/>
          <w:bCs/>
          <w:color w:val="000000"/>
          <w:spacing w:val="-22"/>
          <w:sz w:val="28"/>
          <w:szCs w:val="28"/>
        </w:rPr>
        <w:t>СЕЛЬСОВЕТА</w:t>
      </w:r>
    </w:p>
    <w:p w:rsidR="00B34AF1" w:rsidRPr="008534E2" w:rsidRDefault="00B34AF1" w:rsidP="003840DB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Сузунского</w:t>
      </w:r>
      <w:r w:rsidRPr="008534E2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 Новосибирской области</w:t>
      </w:r>
    </w:p>
    <w:p w:rsidR="00B34AF1" w:rsidRPr="003840DB" w:rsidRDefault="00B34AF1" w:rsidP="003840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4AF1" w:rsidRDefault="00B34AF1" w:rsidP="003840DB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sz w:val="28"/>
          <w:szCs w:val="28"/>
        </w:rPr>
      </w:pPr>
      <w:r w:rsidRPr="003840DB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B34AF1" w:rsidRPr="008534E2" w:rsidRDefault="00B34AF1" w:rsidP="003840DB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/>
          <w:bCs/>
          <w:sz w:val="28"/>
          <w:szCs w:val="28"/>
        </w:rPr>
      </w:pPr>
      <w:r w:rsidRPr="008534E2">
        <w:rPr>
          <w:rFonts w:ascii="Times New Roman" w:hAnsi="Times New Roman"/>
          <w:bCs/>
          <w:sz w:val="28"/>
          <w:szCs w:val="28"/>
        </w:rPr>
        <w:t>с.Шипуново</w:t>
      </w:r>
    </w:p>
    <w:p w:rsidR="00B34AF1" w:rsidRPr="003840DB" w:rsidRDefault="00B34AF1" w:rsidP="003840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4AF1" w:rsidRPr="003840DB" w:rsidRDefault="00B34AF1" w:rsidP="003840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34AF1" w:rsidRPr="003840DB" w:rsidRDefault="00B34AF1" w:rsidP="003840D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16.11.2015                                                                                                      № 128</w:t>
      </w:r>
    </w:p>
    <w:p w:rsidR="00B34AF1" w:rsidRPr="003840DB" w:rsidRDefault="00B34AF1" w:rsidP="003840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34AF1" w:rsidRPr="003840DB" w:rsidRDefault="00B34AF1" w:rsidP="003840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34AF1" w:rsidRPr="003840DB" w:rsidRDefault="00B34AF1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3840DB">
        <w:rPr>
          <w:rFonts w:ascii="Times New Roman" w:hAnsi="Times New Roman"/>
          <w:color w:val="000000"/>
          <w:sz w:val="28"/>
          <w:szCs w:val="28"/>
        </w:rPr>
        <w:t xml:space="preserve">Об обеспечении первичных мер пожарной безопасности в границах  муниципального образования </w:t>
      </w:r>
      <w:r>
        <w:rPr>
          <w:rFonts w:ascii="Times New Roman" w:hAnsi="Times New Roman"/>
          <w:color w:val="000000"/>
          <w:sz w:val="28"/>
          <w:szCs w:val="28"/>
        </w:rPr>
        <w:t>Шипуновского</w:t>
      </w:r>
      <w:r w:rsidRPr="003840DB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</w:p>
    <w:p w:rsidR="00B34AF1" w:rsidRPr="003840DB" w:rsidRDefault="00B34AF1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34AF1" w:rsidRPr="003840DB" w:rsidRDefault="00B34AF1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40DB">
        <w:rPr>
          <w:rFonts w:ascii="Times New Roman" w:hAnsi="Times New Roman"/>
          <w:color w:val="000000"/>
          <w:sz w:val="28"/>
          <w:szCs w:val="28"/>
        </w:rPr>
        <w:t xml:space="preserve">В соответствии со ст. 19 Федерального закона от 21.12.1994 г. № 69 - ФЗ «О пожарной безопасности», руководствуясь ст. 14 п. 9 Федерального закона № 131 ФЗ «Об общих принципах организации местного самоуправления в Российской Федерации» </w:t>
      </w:r>
    </w:p>
    <w:p w:rsidR="00B34AF1" w:rsidRPr="003840DB" w:rsidRDefault="00B34AF1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34AF1" w:rsidRDefault="00B34AF1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ПОСТАНОВЛЯЕТ</w:t>
      </w:r>
      <w:r w:rsidRPr="003840DB">
        <w:rPr>
          <w:rFonts w:ascii="Times New Roman" w:hAnsi="Times New Roman"/>
          <w:color w:val="000000"/>
          <w:sz w:val="28"/>
          <w:szCs w:val="28"/>
        </w:rPr>
        <w:t>:</w:t>
      </w:r>
    </w:p>
    <w:p w:rsidR="00B34AF1" w:rsidRPr="003840DB" w:rsidRDefault="00B34AF1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34AF1" w:rsidRPr="003840DB" w:rsidRDefault="00B34AF1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40DB">
        <w:rPr>
          <w:rFonts w:ascii="Times New Roman" w:hAnsi="Times New Roman"/>
          <w:color w:val="000000"/>
          <w:sz w:val="28"/>
          <w:szCs w:val="28"/>
        </w:rPr>
        <w:t>1.  Утвердить мероприятия первичных мер пожарной безопасности в границах муниципального образования согласно приложению.</w:t>
      </w:r>
    </w:p>
    <w:p w:rsidR="00B34AF1" w:rsidRPr="003840DB" w:rsidRDefault="00B34AF1" w:rsidP="003840DB">
      <w:pPr>
        <w:tabs>
          <w:tab w:val="left" w:pos="1035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40DB">
        <w:rPr>
          <w:rFonts w:ascii="Times New Roman" w:hAnsi="Times New Roman"/>
          <w:sz w:val="28"/>
          <w:szCs w:val="28"/>
        </w:rPr>
        <w:t>2. Контроль данного постановления оставляю за собой.</w:t>
      </w:r>
    </w:p>
    <w:p w:rsidR="00B34AF1" w:rsidRPr="003840DB" w:rsidRDefault="00B34AF1" w:rsidP="003840DB">
      <w:pPr>
        <w:tabs>
          <w:tab w:val="left" w:pos="1035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34AF1" w:rsidRDefault="00B34AF1" w:rsidP="003840DB">
      <w:pPr>
        <w:tabs>
          <w:tab w:val="left" w:pos="1035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34AF1" w:rsidRDefault="00B34AF1" w:rsidP="003840DB">
      <w:pPr>
        <w:tabs>
          <w:tab w:val="left" w:pos="1035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Шипуновского сельсовета                                             В.И.Ряшенцев</w:t>
      </w:r>
    </w:p>
    <w:p w:rsidR="00B34AF1" w:rsidRPr="003840DB" w:rsidRDefault="00B34AF1" w:rsidP="003840DB">
      <w:pPr>
        <w:tabs>
          <w:tab w:val="left" w:pos="1035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Сузунского района НСО</w:t>
      </w:r>
    </w:p>
    <w:p w:rsidR="00B34AF1" w:rsidRPr="003840DB" w:rsidRDefault="00B34AF1" w:rsidP="003840DB">
      <w:pPr>
        <w:tabs>
          <w:tab w:val="left" w:pos="10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4AF1" w:rsidRPr="003840DB" w:rsidRDefault="00B34AF1" w:rsidP="003840DB">
      <w:pPr>
        <w:tabs>
          <w:tab w:val="left" w:pos="10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Балабаева" style="position:absolute;left:0;text-align:left;margin-left:161.9pt;margin-top:491pt;width:496pt;height:682pt;z-index:-251658240;visibility:visible">
            <v:imagedata r:id="rId4" o:title=""/>
          </v:shape>
        </w:pict>
      </w:r>
    </w:p>
    <w:p w:rsidR="00B34AF1" w:rsidRPr="003840DB" w:rsidRDefault="00B34AF1" w:rsidP="003840DB">
      <w:pPr>
        <w:tabs>
          <w:tab w:val="left" w:pos="10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4AF1" w:rsidRPr="003840DB" w:rsidRDefault="00B34AF1" w:rsidP="003840DB">
      <w:pPr>
        <w:tabs>
          <w:tab w:val="left" w:pos="10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4AF1" w:rsidRPr="003840DB" w:rsidRDefault="00B34AF1" w:rsidP="003840DB">
      <w:pPr>
        <w:tabs>
          <w:tab w:val="left" w:pos="10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4AF1" w:rsidRPr="003840DB" w:rsidRDefault="00B34AF1" w:rsidP="003840DB">
      <w:pPr>
        <w:tabs>
          <w:tab w:val="left" w:pos="10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4AF1" w:rsidRPr="003840DB" w:rsidRDefault="00B34AF1" w:rsidP="003840DB">
      <w:pPr>
        <w:tabs>
          <w:tab w:val="left" w:pos="10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4AF1" w:rsidRPr="003840DB" w:rsidRDefault="00B34AF1" w:rsidP="003840DB">
      <w:pPr>
        <w:tabs>
          <w:tab w:val="left" w:pos="10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4AF1" w:rsidRPr="003840DB" w:rsidRDefault="00B34AF1" w:rsidP="003840DB">
      <w:pPr>
        <w:tabs>
          <w:tab w:val="left" w:pos="10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4AF1" w:rsidRPr="003840DB" w:rsidRDefault="00B34AF1" w:rsidP="003840DB">
      <w:pPr>
        <w:tabs>
          <w:tab w:val="left" w:pos="10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4AF1" w:rsidRPr="003840DB" w:rsidRDefault="00B34AF1" w:rsidP="003840DB">
      <w:pPr>
        <w:tabs>
          <w:tab w:val="left" w:pos="10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4AF1" w:rsidRPr="003840DB" w:rsidRDefault="00B34AF1" w:rsidP="003840DB">
      <w:pPr>
        <w:tabs>
          <w:tab w:val="left" w:pos="10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4AF1" w:rsidRPr="003840DB" w:rsidRDefault="00B34AF1" w:rsidP="003840DB">
      <w:pPr>
        <w:tabs>
          <w:tab w:val="left" w:pos="10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4AF1" w:rsidRPr="003840DB" w:rsidRDefault="00B34AF1" w:rsidP="003840DB">
      <w:pPr>
        <w:tabs>
          <w:tab w:val="left" w:pos="10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4AF1" w:rsidRPr="003840DB" w:rsidRDefault="00B34AF1" w:rsidP="003840DB">
      <w:pPr>
        <w:tabs>
          <w:tab w:val="left" w:pos="10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4AF1" w:rsidRPr="003840DB" w:rsidRDefault="00B34AF1" w:rsidP="003840DB">
      <w:pPr>
        <w:tabs>
          <w:tab w:val="left" w:pos="10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4AF1" w:rsidRPr="003840DB" w:rsidRDefault="00B34AF1" w:rsidP="003840DB">
      <w:pPr>
        <w:tabs>
          <w:tab w:val="left" w:pos="10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4AF1" w:rsidRPr="003840DB" w:rsidRDefault="00B34AF1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3840DB">
        <w:rPr>
          <w:rFonts w:ascii="Times New Roman" w:hAnsi="Times New Roman"/>
          <w:color w:val="000000"/>
          <w:sz w:val="28"/>
          <w:szCs w:val="28"/>
        </w:rPr>
        <w:t xml:space="preserve">Приложение  </w:t>
      </w:r>
    </w:p>
    <w:p w:rsidR="00B34AF1" w:rsidRPr="003840DB" w:rsidRDefault="00B34AF1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3840DB">
        <w:rPr>
          <w:rFonts w:ascii="Times New Roman" w:hAnsi="Times New Roman"/>
          <w:color w:val="000000"/>
          <w:sz w:val="28"/>
          <w:szCs w:val="28"/>
        </w:rPr>
        <w:t xml:space="preserve">к постановлению администрации </w:t>
      </w:r>
    </w:p>
    <w:p w:rsidR="00B34AF1" w:rsidRPr="003840DB" w:rsidRDefault="00B34AF1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Шипуновского </w:t>
      </w:r>
      <w:r w:rsidRPr="003840DB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</w:p>
    <w:p w:rsidR="00B34AF1" w:rsidRPr="003840DB" w:rsidRDefault="00B34AF1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840DB">
        <w:rPr>
          <w:rFonts w:ascii="Times New Roman" w:hAnsi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color w:val="000000"/>
          <w:sz w:val="28"/>
          <w:szCs w:val="28"/>
        </w:rPr>
        <w:t>16.11.2015 № 128</w:t>
      </w:r>
    </w:p>
    <w:p w:rsidR="00B34AF1" w:rsidRPr="003840DB" w:rsidRDefault="00B34AF1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34AF1" w:rsidRPr="008534E2" w:rsidRDefault="00B34AF1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34AF1" w:rsidRPr="008534E2" w:rsidRDefault="00B34AF1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534E2">
        <w:rPr>
          <w:rFonts w:ascii="Times New Roman" w:hAnsi="Times New Roman"/>
          <w:b/>
          <w:color w:val="000000"/>
          <w:sz w:val="28"/>
          <w:szCs w:val="28"/>
        </w:rPr>
        <w:t>МЕРОПРИЯТИЯ</w:t>
      </w:r>
    </w:p>
    <w:p w:rsidR="00B34AF1" w:rsidRPr="003840DB" w:rsidRDefault="00B34AF1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840DB">
        <w:rPr>
          <w:rFonts w:ascii="Times New Roman" w:hAnsi="Times New Roman"/>
          <w:color w:val="000000"/>
          <w:sz w:val="28"/>
          <w:szCs w:val="28"/>
        </w:rPr>
        <w:t xml:space="preserve">первичных мер пожарной безопасности в границах муниципального образования </w:t>
      </w:r>
      <w:r>
        <w:rPr>
          <w:rFonts w:ascii="Times New Roman" w:hAnsi="Times New Roman"/>
          <w:color w:val="000000"/>
          <w:sz w:val="28"/>
          <w:szCs w:val="28"/>
        </w:rPr>
        <w:t>Шипуновского</w:t>
      </w:r>
      <w:r w:rsidRPr="003840DB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</w:p>
    <w:p w:rsidR="00B34AF1" w:rsidRPr="003840DB" w:rsidRDefault="00B34AF1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34AF1" w:rsidRPr="003840DB" w:rsidRDefault="00B34AF1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40DB">
        <w:rPr>
          <w:rFonts w:ascii="Times New Roman" w:hAnsi="Times New Roman"/>
          <w:color w:val="000000"/>
          <w:sz w:val="28"/>
          <w:szCs w:val="28"/>
        </w:rPr>
        <w:t>1. Нормативное правовое регулирование в вопросах разработки и</w:t>
      </w:r>
    </w:p>
    <w:p w:rsidR="00B34AF1" w:rsidRPr="003840DB" w:rsidRDefault="00B34AF1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40DB">
        <w:rPr>
          <w:rFonts w:ascii="Times New Roman" w:hAnsi="Times New Roman"/>
          <w:color w:val="000000"/>
          <w:sz w:val="28"/>
          <w:szCs w:val="28"/>
        </w:rPr>
        <w:t>осуществления мер пожарной безопасности для населенных пунктов, социального и экономического стимулирования обеспечения пожарной безопасности.</w:t>
      </w:r>
    </w:p>
    <w:p w:rsidR="00B34AF1" w:rsidRPr="003840DB" w:rsidRDefault="00B34AF1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40DB">
        <w:rPr>
          <w:rFonts w:ascii="Times New Roman" w:hAnsi="Times New Roman"/>
          <w:color w:val="000000"/>
          <w:sz w:val="28"/>
          <w:szCs w:val="28"/>
        </w:rPr>
        <w:t>2. Организация и проведение противопожарной пропаганды и обучения</w:t>
      </w:r>
    </w:p>
    <w:p w:rsidR="00B34AF1" w:rsidRPr="003840DB" w:rsidRDefault="00B34AF1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40DB">
        <w:rPr>
          <w:rFonts w:ascii="Times New Roman" w:hAnsi="Times New Roman"/>
          <w:color w:val="000000"/>
          <w:sz w:val="28"/>
          <w:szCs w:val="28"/>
        </w:rPr>
        <w:t>населения мерам безопасности.</w:t>
      </w:r>
    </w:p>
    <w:p w:rsidR="00B34AF1" w:rsidRPr="003840DB" w:rsidRDefault="00B34AF1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40DB">
        <w:rPr>
          <w:rFonts w:ascii="Times New Roman" w:hAnsi="Times New Roman"/>
          <w:color w:val="000000"/>
          <w:sz w:val="28"/>
          <w:szCs w:val="28"/>
        </w:rPr>
        <w:t>3. Определения порядка и осуществления население о принятых органами местного самоуправления решениях по обеспечению пожарной</w:t>
      </w:r>
    </w:p>
    <w:p w:rsidR="00B34AF1" w:rsidRPr="003840DB" w:rsidRDefault="00B34AF1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840DB">
        <w:rPr>
          <w:rFonts w:ascii="Times New Roman" w:hAnsi="Times New Roman"/>
          <w:color w:val="000000"/>
          <w:sz w:val="28"/>
          <w:szCs w:val="28"/>
        </w:rPr>
        <w:t xml:space="preserve">безопасности, содействие распространению пожарно-технических знаний. </w:t>
      </w:r>
    </w:p>
    <w:p w:rsidR="00B34AF1" w:rsidRPr="003840DB" w:rsidRDefault="00B34AF1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40DB">
        <w:rPr>
          <w:rFonts w:ascii="Times New Roman" w:hAnsi="Times New Roman"/>
          <w:color w:val="000000"/>
          <w:sz w:val="28"/>
          <w:szCs w:val="28"/>
        </w:rPr>
        <w:t>4. Создание добровольной пожарной охраны, как одной из форм участия граждан в обеспечении первичных мер пожарной безопасности, участие в добровольной пожарной охране является формой социально значимых работ.</w:t>
      </w:r>
    </w:p>
    <w:p w:rsidR="00B34AF1" w:rsidRPr="003840DB" w:rsidRDefault="00B34AF1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840DB">
        <w:rPr>
          <w:rFonts w:ascii="Times New Roman" w:hAnsi="Times New Roman"/>
          <w:color w:val="000000"/>
          <w:sz w:val="28"/>
          <w:szCs w:val="28"/>
        </w:rPr>
        <w:t>5. Финансовое обеспечение мер пожарной безопасности в границах муниципального образования, 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840DB">
        <w:rPr>
          <w:rFonts w:ascii="Times New Roman" w:hAnsi="Times New Roman"/>
          <w:color w:val="000000"/>
          <w:sz w:val="28"/>
          <w:szCs w:val="28"/>
        </w:rPr>
        <w:t xml:space="preserve">том числе добровольной пожарной охраны. </w:t>
      </w:r>
    </w:p>
    <w:p w:rsidR="00B34AF1" w:rsidRPr="003840DB" w:rsidRDefault="00B34AF1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840DB">
        <w:rPr>
          <w:rFonts w:ascii="Times New Roman" w:hAnsi="Times New Roman"/>
          <w:color w:val="000000"/>
          <w:sz w:val="28"/>
          <w:szCs w:val="28"/>
        </w:rPr>
        <w:t xml:space="preserve">Определяющей задачей данного мероприятия служит разработка, утверждение и исполнение соответствующих бюджетов в части расходов на пожарную безопасность, закупок пожарно-технической продукции,  организация выполнения и финансирование целевых программ, а также установление местных налогов и сборов поселения, решение других финансовых вопросов местного значения поселения. </w:t>
      </w:r>
    </w:p>
    <w:p w:rsidR="00B34AF1" w:rsidRPr="003840DB" w:rsidRDefault="00B34AF1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40DB">
        <w:rPr>
          <w:rFonts w:ascii="Times New Roman" w:hAnsi="Times New Roman"/>
          <w:color w:val="000000"/>
          <w:sz w:val="28"/>
          <w:szCs w:val="28"/>
        </w:rPr>
        <w:t>6. Осуществление контроля за пожарной опасностью на соответствующих территориях, а в случае её повышения принятие об установлении особого противопожарного режима.</w:t>
      </w:r>
    </w:p>
    <w:p w:rsidR="00B34AF1" w:rsidRPr="003840DB" w:rsidRDefault="00B34AF1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840DB">
        <w:rPr>
          <w:rFonts w:ascii="Times New Roman" w:hAnsi="Times New Roman"/>
          <w:color w:val="000000"/>
          <w:sz w:val="28"/>
          <w:szCs w:val="28"/>
        </w:rPr>
        <w:t xml:space="preserve">7. Содержание в противопожарном состоянии муниципального жилого фонда поселения и нежилых помещений, находящиеся в собственности поселения. </w:t>
      </w:r>
    </w:p>
    <w:p w:rsidR="00B34AF1" w:rsidRPr="003840DB" w:rsidRDefault="00B34AF1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840DB">
        <w:rPr>
          <w:rFonts w:ascii="Times New Roman" w:hAnsi="Times New Roman"/>
          <w:color w:val="000000"/>
          <w:sz w:val="28"/>
          <w:szCs w:val="28"/>
        </w:rPr>
        <w:t xml:space="preserve">8. Осуществление контроля за соблюдением требований пожарной безопасности при планировке и застройке территории поселений. </w:t>
      </w:r>
    </w:p>
    <w:p w:rsidR="00B34AF1" w:rsidRPr="003840DB" w:rsidRDefault="00B34AF1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40DB">
        <w:rPr>
          <w:rFonts w:ascii="Times New Roman" w:hAnsi="Times New Roman"/>
          <w:color w:val="000000"/>
          <w:sz w:val="28"/>
          <w:szCs w:val="28"/>
        </w:rPr>
        <w:t>9. Организация, содержание и развитие в границах поселения муниципальных сетей противопожарного водоснабжения.</w:t>
      </w:r>
    </w:p>
    <w:p w:rsidR="00B34AF1" w:rsidRPr="003840DB" w:rsidRDefault="00B34AF1" w:rsidP="003840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40DB">
        <w:rPr>
          <w:rFonts w:ascii="Times New Roman" w:hAnsi="Times New Roman"/>
          <w:color w:val="000000"/>
          <w:sz w:val="28"/>
          <w:szCs w:val="28"/>
        </w:rPr>
        <w:t>10. Содержание дорог местного значения в границах поселения и обеспечение беспрепятственного проезда пожарной техники к месту пожара.</w:t>
      </w:r>
    </w:p>
    <w:p w:rsidR="00B34AF1" w:rsidRPr="003840DB" w:rsidRDefault="00B34AF1" w:rsidP="003840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34AF1" w:rsidRPr="003840DB" w:rsidSect="003840D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40DB"/>
    <w:rsid w:val="003840DB"/>
    <w:rsid w:val="00397697"/>
    <w:rsid w:val="005A5693"/>
    <w:rsid w:val="006900D5"/>
    <w:rsid w:val="00691B44"/>
    <w:rsid w:val="00695C24"/>
    <w:rsid w:val="006D2004"/>
    <w:rsid w:val="00777DCF"/>
    <w:rsid w:val="008534E2"/>
    <w:rsid w:val="008F3CE3"/>
    <w:rsid w:val="009421A0"/>
    <w:rsid w:val="00B34AF1"/>
    <w:rsid w:val="00C838ED"/>
    <w:rsid w:val="00D321C4"/>
    <w:rsid w:val="00FE2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C2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425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2</Pages>
  <Words>445</Words>
  <Characters>2539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МАИС</dc:creator>
  <cp:keywords/>
  <dc:description/>
  <cp:lastModifiedBy>Work</cp:lastModifiedBy>
  <cp:revision>7</cp:revision>
  <cp:lastPrinted>2015-11-18T06:00:00Z</cp:lastPrinted>
  <dcterms:created xsi:type="dcterms:W3CDTF">2013-10-08T05:46:00Z</dcterms:created>
  <dcterms:modified xsi:type="dcterms:W3CDTF">2015-11-18T06:00:00Z</dcterms:modified>
</cp:coreProperties>
</file>